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8C8B" w14:textId="77777777" w:rsidR="00BB7248" w:rsidRDefault="00BB7248" w:rsidP="00BB72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0D7834C" w14:textId="77777777" w:rsidR="00BB7248" w:rsidRDefault="00BB7248" w:rsidP="00BB72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Aylesford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6D4A312" w14:textId="77777777" w:rsidR="00BB7248" w:rsidRDefault="00BB7248" w:rsidP="00BB72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80C6AE" w14:textId="77777777" w:rsidR="00BB7248" w:rsidRDefault="00BB7248" w:rsidP="00BB72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52B7B0" w14:textId="77777777" w:rsidR="00BB7248" w:rsidRDefault="00BB7248" w:rsidP="00BB72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15D9070" w14:textId="77777777" w:rsidR="00BB7248" w:rsidRDefault="00BB7248" w:rsidP="00BB72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D7AE6B1" w14:textId="77777777" w:rsidR="00BB7248" w:rsidRDefault="00BB7248" w:rsidP="00BB72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F0CB27" w14:textId="77777777" w:rsidR="00BB7248" w:rsidRDefault="00BB7248" w:rsidP="00BB72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AE4925" w14:textId="77777777" w:rsidR="00BB7248" w:rsidRDefault="00BB7248" w:rsidP="00BB72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4F55BDD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9A03F" w14:textId="77777777" w:rsidR="00BB7248" w:rsidRDefault="00BB7248" w:rsidP="009139A6">
      <w:r>
        <w:separator/>
      </w:r>
    </w:p>
  </w:endnote>
  <w:endnote w:type="continuationSeparator" w:id="0">
    <w:p w14:paraId="4CE6A01C" w14:textId="77777777" w:rsidR="00BB7248" w:rsidRDefault="00BB72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24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C2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3BD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0EEB9" w14:textId="77777777" w:rsidR="00BB7248" w:rsidRDefault="00BB7248" w:rsidP="009139A6">
      <w:r>
        <w:separator/>
      </w:r>
    </w:p>
  </w:footnote>
  <w:footnote w:type="continuationSeparator" w:id="0">
    <w:p w14:paraId="0769D155" w14:textId="77777777" w:rsidR="00BB7248" w:rsidRDefault="00BB72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DB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E8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9D2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24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724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9581E"/>
  <w15:chartTrackingRefBased/>
  <w15:docId w15:val="{7D377ACC-DFFD-41A5-8FA4-3A575F582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72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2022-04-09T18:27:00Z</dcterms:created>
  <dcterms:modified xsi:type="dcterms:W3CDTF">2022-04-09T18:28:00Z</dcterms:modified>
</cp:coreProperties>
</file>